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2" w:name="_GoBack"/>
      <w:bookmarkEnd w:id="2"/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2025-11-27T03:40:21Z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